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747A8" w14:textId="77777777" w:rsidR="00C0562F" w:rsidRDefault="00C0562F" w:rsidP="00C0562F">
      <w:pPr>
        <w:pStyle w:val="NoSpacing"/>
      </w:pPr>
      <w:r>
        <w:rPr>
          <w:u w:val="single"/>
        </w:rPr>
        <w:t>John BURLEY</w:t>
      </w:r>
      <w:r>
        <w:t xml:space="preserve">         (fl.1461)</w:t>
      </w:r>
    </w:p>
    <w:p w14:paraId="1B94DEB0" w14:textId="77777777" w:rsidR="00C0562F" w:rsidRDefault="00C0562F" w:rsidP="00C0562F">
      <w:pPr>
        <w:pStyle w:val="NoSpacing"/>
      </w:pPr>
    </w:p>
    <w:p w14:paraId="392FB3B8" w14:textId="77777777" w:rsidR="00C0562F" w:rsidRDefault="00C0562F" w:rsidP="00C0562F">
      <w:pPr>
        <w:pStyle w:val="NoSpacing"/>
      </w:pPr>
    </w:p>
    <w:p w14:paraId="760E7301" w14:textId="77777777" w:rsidR="00C0562F" w:rsidRDefault="00C0562F" w:rsidP="00C0562F">
      <w:pPr>
        <w:pStyle w:val="NoSpacing"/>
      </w:pPr>
      <w:r>
        <w:t>18 Nov.1461</w:t>
      </w:r>
      <w:r>
        <w:tab/>
        <w:t>He was appointed warrener of Cookham and Bray, Berkshire.</w:t>
      </w:r>
    </w:p>
    <w:p w14:paraId="235EF369" w14:textId="77777777" w:rsidR="00C0562F" w:rsidRDefault="00C0562F" w:rsidP="00C0562F">
      <w:pPr>
        <w:pStyle w:val="NoSpacing"/>
      </w:pPr>
      <w:r>
        <w:tab/>
      </w:r>
      <w:r>
        <w:tab/>
        <w:t>(C.P.R. 1461-67 p.54)</w:t>
      </w:r>
    </w:p>
    <w:p w14:paraId="0CACDB57" w14:textId="77777777" w:rsidR="00C0562F" w:rsidRDefault="00C0562F" w:rsidP="00C0562F">
      <w:pPr>
        <w:pStyle w:val="NoSpacing"/>
      </w:pPr>
    </w:p>
    <w:p w14:paraId="5E674410" w14:textId="77777777" w:rsidR="00C0562F" w:rsidRDefault="00C0562F" w:rsidP="00C0562F">
      <w:pPr>
        <w:pStyle w:val="NoSpacing"/>
      </w:pPr>
    </w:p>
    <w:p w14:paraId="3AAB0124" w14:textId="77777777" w:rsidR="00C0562F" w:rsidRDefault="00C0562F" w:rsidP="00C0562F">
      <w:pPr>
        <w:pStyle w:val="NoSpacing"/>
      </w:pPr>
      <w:r>
        <w:t>2 July 2025</w:t>
      </w:r>
    </w:p>
    <w:p w14:paraId="49E8FF21" w14:textId="77777777" w:rsidR="00BA00AB" w:rsidRPr="00EB3209" w:rsidRDefault="00BA00AB" w:rsidP="009139A6">
      <w:pPr>
        <w:pStyle w:val="NoSpacing"/>
        <w:rPr>
          <w:rFonts w:cs="Times New Roman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68A271" w14:textId="77777777" w:rsidR="00C0562F" w:rsidRDefault="00C0562F" w:rsidP="009139A6">
      <w:r>
        <w:separator/>
      </w:r>
    </w:p>
  </w:endnote>
  <w:endnote w:type="continuationSeparator" w:id="0">
    <w:p w14:paraId="6BFC7E54" w14:textId="77777777" w:rsidR="00C0562F" w:rsidRDefault="00C0562F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FEEAA1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4BD5485" w14:textId="77777777" w:rsidR="009139A6" w:rsidRPr="009139A6" w:rsidRDefault="009139A6">
    <w:pPr>
      <w:pStyle w:val="Footer"/>
      <w:rPr>
        <w:rFonts w:cs="Times New Roman"/>
      </w:rPr>
    </w:pPr>
    <w:r w:rsidRPr="009139A6">
      <w:rPr>
        <w:rFonts w:cs="Times New Roman"/>
      </w:rPr>
      <w:t xml:space="preserve">Compilation copyright </w:t>
    </w:r>
    <w:proofErr w:type="spellStart"/>
    <w:r w:rsidRPr="009139A6">
      <w:rPr>
        <w:rFonts w:cs="Times New Roman"/>
      </w:rPr>
      <w:t>I.S.Rogers</w:t>
    </w:r>
    <w:proofErr w:type="spell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B2A7E7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0DED95C" w14:textId="77777777" w:rsidR="00C0562F" w:rsidRDefault="00C0562F" w:rsidP="009139A6">
      <w:r>
        <w:separator/>
      </w:r>
    </w:p>
  </w:footnote>
  <w:footnote w:type="continuationSeparator" w:id="0">
    <w:p w14:paraId="671A51DE" w14:textId="77777777" w:rsidR="00C0562F" w:rsidRDefault="00C0562F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6FCB6A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1CBD59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70768C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62F"/>
    <w:rsid w:val="000666E0"/>
    <w:rsid w:val="000A2E7A"/>
    <w:rsid w:val="001307AC"/>
    <w:rsid w:val="00190DFA"/>
    <w:rsid w:val="002510B7"/>
    <w:rsid w:val="00270799"/>
    <w:rsid w:val="002737D5"/>
    <w:rsid w:val="00357E4A"/>
    <w:rsid w:val="003623F5"/>
    <w:rsid w:val="005C130B"/>
    <w:rsid w:val="00826F5C"/>
    <w:rsid w:val="009139A6"/>
    <w:rsid w:val="009345A1"/>
    <w:rsid w:val="009411C2"/>
    <w:rsid w:val="009448BB"/>
    <w:rsid w:val="00946A41"/>
    <w:rsid w:val="00947624"/>
    <w:rsid w:val="00A3176C"/>
    <w:rsid w:val="00A47C87"/>
    <w:rsid w:val="00AE65F8"/>
    <w:rsid w:val="00BA00AB"/>
    <w:rsid w:val="00C0562F"/>
    <w:rsid w:val="00C71834"/>
    <w:rsid w:val="00CB4ED9"/>
    <w:rsid w:val="00D72F1F"/>
    <w:rsid w:val="00DE227A"/>
    <w:rsid w:val="00E61DA6"/>
    <w:rsid w:val="00EB3209"/>
    <w:rsid w:val="00F1491A"/>
    <w:rsid w:val="00F41096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3D40A8"/>
  <w15:chartTrackingRefBased/>
  <w15:docId w15:val="{C5741DD8-6F2A-473A-A722-F4B3FB055E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lang w:val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0</TotalTime>
  <Pages>1</Pages>
  <Words>21</Words>
  <Characters>120</Characters>
  <Application>Microsoft Office Word</Application>
  <DocSecurity>0</DocSecurity>
  <Lines>1</Lines>
  <Paragraphs>1</Paragraphs>
  <ScaleCrop>false</ScaleCrop>
  <Company/>
  <LinksUpToDate>false</LinksUpToDate>
  <CharactersWithSpaces>140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2025-07-03T09:51:00Z</dcterms:created>
  <dcterms:modified xsi:type="dcterms:W3CDTF">2025-07-03T09:51:00Z</dcterms:modified>
</cp:coreProperties>
</file>